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66C" w:rsidRDefault="0046066C" w:rsidP="001A3C08">
      <w:pPr>
        <w:pStyle w:val="NoSpacing"/>
        <w:shd w:val="clear" w:color="auto" w:fill="BF8F00"/>
        <w:jc w:val="center"/>
        <w:rPr>
          <w:rFonts w:ascii="Times New Roman" w:hAnsi="Times New Roman"/>
          <w:b/>
          <w:sz w:val="24"/>
        </w:rPr>
      </w:pPr>
      <w:r w:rsidRPr="001A3C08">
        <w:rPr>
          <w:rFonts w:ascii="Times New Roman" w:hAnsi="Times New Roman"/>
          <w:b/>
          <w:sz w:val="24"/>
        </w:rPr>
        <w:t>ATASÖZÜ VE DEYİMLER TESTİ</w:t>
      </w:r>
    </w:p>
    <w:p w:rsidR="0046066C" w:rsidRDefault="0046066C" w:rsidP="001A3C08"/>
    <w:p w:rsidR="0046066C" w:rsidRDefault="0046066C" w:rsidP="001A3C08">
      <w:pPr>
        <w:pStyle w:val="NoSpacing"/>
        <w:rPr>
          <w:rFonts w:ascii="Times New Roman" w:hAnsi="Times New Roman"/>
          <w:sz w:val="24"/>
        </w:rPr>
        <w:sectPr w:rsidR="0046066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6066C" w:rsidRPr="001A3C08" w:rsidRDefault="0046066C" w:rsidP="001A3C08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Aşağıdaki deyimlerden hangisi üzüntü ile ilgilidir?</w:t>
      </w:r>
    </w:p>
    <w:p w:rsidR="0046066C" w:rsidRDefault="0046066C" w:rsidP="001A3C08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1A3C08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Ağzı açık kalmak</w:t>
      </w:r>
    </w:p>
    <w:p w:rsidR="0046066C" w:rsidRDefault="0046066C" w:rsidP="001A3C08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Etekleri zil çalmak</w:t>
      </w:r>
    </w:p>
    <w:p w:rsidR="0046066C" w:rsidRDefault="0046066C" w:rsidP="001A3C08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Karadeniz’de gemileri batmak</w:t>
      </w:r>
    </w:p>
    <w:p w:rsidR="0046066C" w:rsidRDefault="0046066C" w:rsidP="001A3C08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1A3C08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Pr="001A3C08" w:rsidRDefault="0046066C" w:rsidP="001A3C08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Aşağıdaki öğrencilerin söylediklerinden hangisi atasözüdür?</w:t>
      </w:r>
    </w:p>
    <w:p w:rsidR="0046066C" w:rsidRDefault="0046066C" w:rsidP="001A3C08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1A3C08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group id="Grup 14" o:spid="_x0000_s1026" style="position:absolute;left:0;text-align:left;margin-left:48.4pt;margin-top:6pt;width:175.55pt;height:165pt;z-index:251641856" coordorigin="5518,-4258" coordsize="4011,437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17" o:spid="_x0000_s1027" type="#_x0000_t62" style="position:absolute;left:6626;top:-4258;width:2903;height:8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" adj="-3080,9219">
              <v:textbox>
                <w:txbxContent>
                  <w:p w:rsidR="0046066C" w:rsidRPr="00BF3607" w:rsidRDefault="0046066C" w:rsidP="00BF3607">
                    <w:pPr>
                      <w:pStyle w:val="NoSpacing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İpe un sermek.</w:t>
                    </w:r>
                  </w:p>
                </w:txbxContent>
              </v:textbox>
            </v:shape>
            <v:shape id="AutoShape 18" o:spid="_x0000_s1028" type="#_x0000_t62" style="position:absolute;left:6744;top:-882;width:2767;height: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" adj="-3720,14914">
              <v:textbox>
                <w:txbxContent>
                  <w:p w:rsidR="0046066C" w:rsidRPr="00BF3607" w:rsidRDefault="0046066C" w:rsidP="00BF3607">
                    <w:pPr>
                      <w:pStyle w:val="NoSpacing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Göz kulak olmak.</w:t>
                    </w:r>
                  </w:p>
                </w:txbxContent>
              </v:textbox>
            </v:shape>
            <v:shape id="AutoShape 19" o:spid="_x0000_s1029" type="#_x0000_t62" style="position:absolute;left:6727;top:-2669;width:2750;height:9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" adj="-4503,11169">
              <v:textbox>
                <w:txbxContent>
                  <w:p w:rsidR="0046066C" w:rsidRPr="00BF3607" w:rsidRDefault="0046066C" w:rsidP="00BF3607">
                    <w:pPr>
                      <w:pStyle w:val="NoSpacing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Denize düşen yılana sarılır.</w:t>
                    </w:r>
                  </w:p>
                </w:txbxContent>
              </v:textbox>
            </v:shape>
            <v:group id="Group 20" o:spid="_x0000_s1030" style="position:absolute;left:5518;top:-4258;width:1121;height:4370" coordorigin="5518,-4258" coordsize="1121,4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2" o:spid="_x0000_s1031" type="#_x0000_t75" alt="45_376_bos4" style="position:absolute;left:5518;top:-764;width:929;height:8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">
                <v:imagedata r:id="rId5" o:title=""/>
              </v:shape>
              <v:shape id="Picture 23" o:spid="_x0000_s1032" type="#_x0000_t75" alt="cocuk56" style="position:absolute;left:5635;top:-4258;width:772;height:7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">
                <v:imagedata r:id="rId6" o:title=""/>
              </v:shape>
              <v:shape id="Picture 24" o:spid="_x0000_s1033" type="#_x0000_t75" alt="insan508" style="position:absolute;left:5604;top:-2641;width:1035;height:8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">
                <v:imagedata r:id="rId7" o:title=""/>
              </v:shape>
            </v:group>
          </v:group>
        </w:pict>
      </w:r>
      <w:r>
        <w:rPr>
          <w:rFonts w:ascii="Times New Roman" w:hAnsi="Times New Roman"/>
          <w:sz w:val="24"/>
        </w:rPr>
        <w:t xml:space="preserve"> </w:t>
      </w:r>
    </w:p>
    <w:p w:rsidR="0046066C" w:rsidRDefault="0046066C" w:rsidP="00BF3607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BF3607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BF3607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BF3607">
      <w:pPr>
        <w:pStyle w:val="NoSpacing"/>
        <w:ind w:left="10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46066C" w:rsidRDefault="0046066C" w:rsidP="001A3C08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46066C" w:rsidRDefault="0046066C" w:rsidP="00BF3607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BF3607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BF3607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BF3607">
      <w:pPr>
        <w:pStyle w:val="NoSpacing"/>
        <w:ind w:left="10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46066C" w:rsidRDefault="0046066C" w:rsidP="001A3C08">
      <w:pPr>
        <w:pStyle w:val="NoSpacing"/>
        <w:numPr>
          <w:ilvl w:val="0"/>
          <w:numId w:val="3"/>
        </w:numPr>
        <w:rPr>
          <w:rFonts w:ascii="Times New Roman" w:hAnsi="Times New Roman"/>
          <w:sz w:val="24"/>
        </w:rPr>
      </w:pPr>
    </w:p>
    <w:p w:rsidR="0046066C" w:rsidRDefault="0046066C" w:rsidP="001A3C08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1A3C08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1A3C08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Pr="000C20C7" w:rsidRDefault="0046066C" w:rsidP="001A3C08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color w:val="000000"/>
          <w:sz w:val="24"/>
          <w:szCs w:val="23"/>
        </w:rPr>
        <w:t xml:space="preserve">“Az çok demeden biriktireceğimiz </w:t>
      </w:r>
      <w:r w:rsidRPr="000C20C7">
        <w:rPr>
          <w:rFonts w:ascii="Times New Roman" w:hAnsi="Times New Roman"/>
          <w:b/>
          <w:bCs/>
          <w:color w:val="000000"/>
          <w:sz w:val="24"/>
          <w:szCs w:val="23"/>
        </w:rPr>
        <w:t>paralar bir süre sonra büyük miktarlara erişir</w:t>
      </w:r>
      <w:r>
        <w:rPr>
          <w:rFonts w:ascii="Times New Roman" w:hAnsi="Times New Roman"/>
          <w:b/>
          <w:bCs/>
          <w:color w:val="000000"/>
          <w:sz w:val="24"/>
          <w:szCs w:val="23"/>
        </w:rPr>
        <w:t xml:space="preserve">.” </w:t>
      </w:r>
    </w:p>
    <w:p w:rsidR="0046066C" w:rsidRDefault="0046066C" w:rsidP="000C20C7">
      <w:pPr>
        <w:pStyle w:val="NoSpacing"/>
        <w:ind w:left="720"/>
        <w:rPr>
          <w:rFonts w:ascii="Times New Roman" w:hAnsi="Times New Roman"/>
          <w:b/>
          <w:bCs/>
          <w:color w:val="000000"/>
          <w:sz w:val="24"/>
          <w:szCs w:val="23"/>
        </w:rPr>
      </w:pPr>
    </w:p>
    <w:p w:rsidR="0046066C" w:rsidRDefault="0046066C" w:rsidP="000C20C7">
      <w:pPr>
        <w:pStyle w:val="NoSpacing"/>
        <w:ind w:left="720"/>
        <w:rPr>
          <w:rFonts w:ascii="Times New Roman" w:hAnsi="Times New Roman"/>
          <w:bCs/>
          <w:color w:val="000000"/>
          <w:sz w:val="24"/>
          <w:szCs w:val="23"/>
        </w:rPr>
      </w:pPr>
      <w:r>
        <w:rPr>
          <w:rFonts w:ascii="Times New Roman" w:hAnsi="Times New Roman"/>
          <w:bCs/>
          <w:color w:val="000000"/>
          <w:sz w:val="24"/>
          <w:szCs w:val="23"/>
        </w:rPr>
        <w:t>Yukarıdaki açıklama hangi atasözüne aittir?</w:t>
      </w:r>
    </w:p>
    <w:p w:rsidR="0046066C" w:rsidRDefault="0046066C" w:rsidP="000C20C7">
      <w:pPr>
        <w:pStyle w:val="NoSpacing"/>
        <w:ind w:left="720"/>
        <w:rPr>
          <w:rFonts w:ascii="Times New Roman" w:hAnsi="Times New Roman"/>
          <w:bCs/>
          <w:color w:val="000000"/>
          <w:sz w:val="24"/>
          <w:szCs w:val="23"/>
        </w:rPr>
      </w:pPr>
    </w:p>
    <w:p w:rsidR="0046066C" w:rsidRDefault="0046066C" w:rsidP="000C20C7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</w:rPr>
      </w:pPr>
      <w:r w:rsidRPr="000C20C7">
        <w:rPr>
          <w:rFonts w:ascii="Times New Roman" w:hAnsi="Times New Roman"/>
          <w:sz w:val="24"/>
        </w:rPr>
        <w:t>Aslan yattığı yerde</w:t>
      </w:r>
      <w:r>
        <w:rPr>
          <w:rFonts w:ascii="Times New Roman" w:hAnsi="Times New Roman"/>
          <w:sz w:val="24"/>
        </w:rPr>
        <w:t>n belli olur.</w:t>
      </w:r>
    </w:p>
    <w:p w:rsidR="0046066C" w:rsidRDefault="0046066C" w:rsidP="000C20C7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Damlaya damlaya göl olur.</w:t>
      </w:r>
    </w:p>
    <w:p w:rsidR="0046066C" w:rsidRDefault="0046066C" w:rsidP="000C20C7">
      <w:pPr>
        <w:pStyle w:val="NoSpacing"/>
        <w:numPr>
          <w:ilvl w:val="0"/>
          <w:numId w:val="4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İki cambaz bir ipte oynamaz.</w:t>
      </w:r>
    </w:p>
    <w:p w:rsidR="0046066C" w:rsidRDefault="0046066C" w:rsidP="000C20C7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Pr="000C20C7" w:rsidRDefault="0046066C" w:rsidP="000C20C7">
      <w:pPr>
        <w:pStyle w:val="NoSpacing"/>
        <w:ind w:left="108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4" o:spid="_x0000_s1034" type="#_x0000_t75" style="position:absolute;left:0;text-align:left;margin-left:76pt;margin-top:12.85pt;width:78pt;height:76.5pt;z-index:251644928;visibility:visible;mso-position-horizontal:right" wrapcoords="-208 0 -208 21176 21600 21176 21600 0 -208 0">
            <v:imagedata r:id="rId8" o:title=""/>
            <w10:wrap type="through"/>
          </v:shape>
        </w:pict>
      </w:r>
    </w:p>
    <w:p w:rsidR="0046066C" w:rsidRPr="002D5A08" w:rsidRDefault="0046066C" w:rsidP="001A3C08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8"/>
        </w:rPr>
      </w:pPr>
      <w:r>
        <w:rPr>
          <w:noProof/>
          <w:lang w:eastAsia="tr-TR"/>
        </w:rPr>
        <w:pict>
          <v:shape id="Resim 2" o:spid="_x0000_s1035" type="#_x0000_t75" style="position:absolute;left:0;text-align:left;margin-left:415.95pt;margin-top:485.9pt;width:75.75pt;height:74.25pt;z-index:251643904;visibility:visible" stroked="t">
            <v:imagedata r:id="rId9" o:title=""/>
          </v:shape>
        </w:pict>
      </w:r>
      <w:r>
        <w:rPr>
          <w:noProof/>
          <w:lang w:eastAsia="tr-TR"/>
        </w:rPr>
        <w:pict>
          <v:shape id="Resim 1" o:spid="_x0000_s1036" type="#_x0000_t75" style="position:absolute;left:0;text-align:left;margin-left:415.95pt;margin-top:485.9pt;width:75.75pt;height:74.25pt;z-index:251642880;visibility:visible" stroked="t">
            <v:imagedata r:id="rId9" o:title=""/>
          </v:shape>
        </w:pict>
      </w:r>
      <w:r>
        <w:rPr>
          <w:rFonts w:ascii="Times New Roman" w:hAnsi="Times New Roman"/>
          <w:sz w:val="24"/>
        </w:rPr>
        <w:t>Yandaki resim ile anlatılmak istenen deyim aşağıdakilerden hangisidir?</w:t>
      </w:r>
    </w:p>
    <w:p w:rsidR="0046066C" w:rsidRDefault="0046066C" w:rsidP="002D5A08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2D5A08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Kulak kabartmak</w:t>
      </w:r>
    </w:p>
    <w:p w:rsidR="0046066C" w:rsidRDefault="0046066C" w:rsidP="002D5A08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Kulak asmamak</w:t>
      </w:r>
    </w:p>
    <w:p w:rsidR="0046066C" w:rsidRDefault="0046066C" w:rsidP="002D5A08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Kulağına gitmek</w:t>
      </w:r>
    </w:p>
    <w:p w:rsidR="0046066C" w:rsidRPr="002D5A08" w:rsidRDefault="0046066C" w:rsidP="00605A2E">
      <w:pPr>
        <w:pStyle w:val="NoSpacing"/>
        <w:numPr>
          <w:ilvl w:val="0"/>
          <w:numId w:val="1"/>
        </w:numPr>
        <w:tabs>
          <w:tab w:val="left" w:pos="426"/>
        </w:tabs>
        <w:rPr>
          <w:rFonts w:ascii="Times New Roman" w:hAnsi="Times New Roman"/>
          <w:b/>
          <w:sz w:val="28"/>
        </w:rPr>
      </w:pPr>
      <w:r>
        <w:rPr>
          <w:noProof/>
          <w:lang w:eastAsia="tr-TR"/>
        </w:rPr>
        <w:pict>
          <v:shape id="Resim 5" o:spid="_x0000_s1037" type="#_x0000_t75" style="position:absolute;left:0;text-align:left;margin-left:244.9pt;margin-top:22.6pt;width:237pt;height:180pt;z-index:251645952;visibility:visible;mso-position-horizontal-relative:margin" wrapcoords="-68 0 -68 21510 21600 21510 21600 0 -68 0">
            <v:imagedata r:id="rId10" o:title=""/>
            <w10:wrap type="through" anchorx="margin"/>
          </v:shape>
        </w:pict>
      </w:r>
    </w:p>
    <w:p w:rsidR="0046066C" w:rsidRDefault="0046066C" w:rsidP="002D5A08"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Safiye Öğretmenin, anlamını tahtaya yazdığı deyim aşağıdakilerden hangisidir?</w:t>
      </w:r>
    </w:p>
    <w:p w:rsidR="0046066C" w:rsidRDefault="0046066C" w:rsidP="002D5A08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605A2E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Kulağına küpe olmak</w:t>
      </w:r>
    </w:p>
    <w:p w:rsidR="0046066C" w:rsidRDefault="0046066C" w:rsidP="00605A2E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Kulağını çınlatmak</w:t>
      </w:r>
    </w:p>
    <w:p w:rsidR="0046066C" w:rsidRDefault="0046066C" w:rsidP="00605A2E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Köşeye çekilmek</w:t>
      </w:r>
    </w:p>
    <w:p w:rsidR="0046066C" w:rsidRDefault="0046066C" w:rsidP="00605A2E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605A2E">
      <w:pPr>
        <w:pStyle w:val="NoSpacing"/>
        <w:rPr>
          <w:rFonts w:ascii="Times New Roman" w:hAnsi="Times New Roman"/>
          <w:b/>
          <w:sz w:val="24"/>
        </w:rPr>
      </w:pPr>
    </w:p>
    <w:p w:rsidR="0046066C" w:rsidRDefault="0046066C" w:rsidP="00605A2E">
      <w:pPr>
        <w:pStyle w:val="NoSpacing"/>
        <w:rPr>
          <w:rFonts w:ascii="Times New Roman" w:hAnsi="Times New Roman"/>
          <w:b/>
          <w:sz w:val="24"/>
        </w:rPr>
      </w:pPr>
    </w:p>
    <w:p w:rsidR="0046066C" w:rsidRDefault="0046066C" w:rsidP="00605A2E">
      <w:pPr>
        <w:pStyle w:val="NoSpacing"/>
        <w:rPr>
          <w:rFonts w:ascii="Times New Roman" w:hAnsi="Times New Roman"/>
          <w:b/>
          <w:sz w:val="24"/>
        </w:rPr>
      </w:pPr>
    </w:p>
    <w:p w:rsidR="0046066C" w:rsidRDefault="0046066C" w:rsidP="00605A2E">
      <w:pPr>
        <w:pStyle w:val="NoSpacing"/>
        <w:rPr>
          <w:rFonts w:ascii="Times New Roman" w:hAnsi="Times New Roman"/>
          <w:b/>
          <w:sz w:val="24"/>
        </w:rPr>
      </w:pPr>
    </w:p>
    <w:p w:rsidR="0046066C" w:rsidRDefault="0046066C" w:rsidP="0050429D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6" o:spid="_x0000_s1038" type="#_x0000_t75" style="position:absolute;left:0;text-align:left;margin-left:17.1pt;margin-top:44.8pt;width:209.05pt;height:118.5pt;z-index:251646976;visibility:visible" wrapcoords="-77 0 -77 21463 21600 21463 21600 0 -77 0">
            <v:imagedata r:id="rId11" o:title=""/>
            <w10:wrap type="through"/>
          </v:shape>
        </w:pict>
      </w:r>
      <w:r w:rsidRPr="002019C5">
        <w:rPr>
          <w:rFonts w:ascii="Times New Roman" w:hAnsi="Times New Roman"/>
          <w:sz w:val="24"/>
        </w:rPr>
        <w:t>Aşağıdaki karikatürle anlatılmak istenen atasözü aşağıdakilerden hangisidir?</w:t>
      </w:r>
    </w:p>
    <w:p w:rsidR="0046066C" w:rsidRDefault="0046066C" w:rsidP="002019C5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2019C5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Bakarsan bağ, bakmazsan dağ olur.</w:t>
      </w:r>
    </w:p>
    <w:p w:rsidR="0046066C" w:rsidRDefault="0046066C" w:rsidP="002019C5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Dağ dağa kavuşmaz, insan insana kavuşur.</w:t>
      </w:r>
    </w:p>
    <w:p w:rsidR="0046066C" w:rsidRDefault="0046066C" w:rsidP="002019C5">
      <w:pPr>
        <w:pStyle w:val="NoSpacing"/>
        <w:numPr>
          <w:ilvl w:val="0"/>
          <w:numId w:val="7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Tavşan dağa küsmüş, dağın haberi olmamış.</w:t>
      </w:r>
    </w:p>
    <w:p w:rsidR="0046066C" w:rsidRDefault="0046066C" w:rsidP="002019C5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2019C5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50429D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“ Tatlı dil ……………. deliğinden çıkarır.” </w:t>
      </w:r>
      <w:r>
        <w:rPr>
          <w:rFonts w:ascii="Times New Roman" w:hAnsi="Times New Roman"/>
          <w:sz w:val="24"/>
        </w:rPr>
        <w:t>atasözünde boş bırakılan yere aşağıdakilerden hangisi getirilmelidir?</w:t>
      </w:r>
    </w:p>
    <w:p w:rsidR="0046066C" w:rsidRDefault="0046066C" w:rsidP="00F3229C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F3229C">
      <w:pPr>
        <w:pStyle w:val="NoSpacing"/>
        <w:numPr>
          <w:ilvl w:val="0"/>
          <w:numId w:val="8"/>
        </w:numPr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Resim 7" o:spid="_x0000_s1039" type="#_x0000_t75" style="position:absolute;left:0;text-align:left;margin-left:64.9pt;margin-top:.35pt;width:65.25pt;height:60.75pt;z-index:251648000;visibility:visible" wrapcoords="-248 0 -248 21333 21600 21333 21600 0 -248 0">
            <v:imagedata r:id="rId12" o:title=""/>
            <w10:wrap type="through"/>
          </v:shape>
        </w:pict>
      </w:r>
    </w:p>
    <w:p w:rsidR="0046066C" w:rsidRDefault="0046066C" w:rsidP="00F3229C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Pr="00F3229C" w:rsidRDefault="0046066C" w:rsidP="00F3229C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8" o:spid="_x0000_s1040" type="#_x0000_t75" style="position:absolute;left:0;text-align:left;margin-left:61.15pt;margin-top:.85pt;width:66.75pt;height:46.5pt;z-index:251649024;visibility:visible" wrapcoords="-243 0 -243 21252 21600 21252 21600 0 -243 0">
            <v:imagedata r:id="rId13" o:title=""/>
            <w10:wrap type="through"/>
          </v:shape>
        </w:pict>
      </w: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numPr>
          <w:ilvl w:val="0"/>
          <w:numId w:val="8"/>
        </w:numPr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9" o:spid="_x0000_s1041" type="#_x0000_t75" style="position:absolute;left:0;text-align:left;margin-left:58.15pt;margin-top:4.3pt;width:78pt;height:51.75pt;z-index:251650048;visibility:visible" wrapcoords="-208 0 -208 21287 21600 21287 21600 0 -208 0">
            <v:imagedata r:id="rId14" o:title=""/>
            <w10:wrap type="through"/>
          </v:shape>
        </w:pict>
      </w: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F3229C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Pr="0045605A" w:rsidRDefault="0046066C" w:rsidP="0050429D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45605A">
        <w:rPr>
          <w:rFonts w:ascii="Times New Roman" w:hAnsi="Times New Roman"/>
          <w:b/>
          <w:sz w:val="24"/>
        </w:rPr>
        <w:t>“….. taşla …</w:t>
      </w:r>
      <w:r>
        <w:rPr>
          <w:rFonts w:ascii="Times New Roman" w:hAnsi="Times New Roman"/>
          <w:b/>
          <w:sz w:val="24"/>
        </w:rPr>
        <w:t>.. kuş vurma</w:t>
      </w:r>
      <w:r w:rsidRPr="0045605A">
        <w:rPr>
          <w:rFonts w:ascii="Times New Roman" w:hAnsi="Times New Roman"/>
          <w:b/>
          <w:sz w:val="24"/>
        </w:rPr>
        <w:t xml:space="preserve">k” </w:t>
      </w:r>
      <w:r>
        <w:rPr>
          <w:rFonts w:ascii="Times New Roman" w:hAnsi="Times New Roman"/>
          <w:sz w:val="24"/>
        </w:rPr>
        <w:t xml:space="preserve"> deyiminde geçen sayılar aşağıdakilerden hangisidir?</w:t>
      </w:r>
    </w:p>
    <w:p w:rsidR="0046066C" w:rsidRDefault="0046066C" w:rsidP="0045605A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45605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 – 2 </w:t>
      </w:r>
    </w:p>
    <w:p w:rsidR="0046066C" w:rsidRDefault="0046066C" w:rsidP="0045605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 – 5 </w:t>
      </w:r>
    </w:p>
    <w:p w:rsidR="0046066C" w:rsidRDefault="0046066C" w:rsidP="0045605A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 – 5 </w:t>
      </w:r>
    </w:p>
    <w:p w:rsidR="0046066C" w:rsidRDefault="0046066C" w:rsidP="0045605A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45605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45605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45605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45605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45605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45605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45605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45605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45605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Pr="00226D56" w:rsidRDefault="0046066C" w:rsidP="0050429D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“</w:t>
      </w:r>
      <w:r w:rsidRPr="00226D56">
        <w:rPr>
          <w:rFonts w:ascii="Times New Roman" w:hAnsi="Times New Roman"/>
          <w:b/>
          <w:sz w:val="24"/>
        </w:rPr>
        <w:t>Üzüm üzüme baka baka kararır.</w:t>
      </w:r>
      <w:r>
        <w:rPr>
          <w:rFonts w:ascii="Times New Roman" w:hAnsi="Times New Roman"/>
          <w:sz w:val="24"/>
        </w:rPr>
        <w:t>” atasözüne en yakın anlamlı atasözünü aşağıdaki öğrencilerden hangisi söylemiştir?</w:t>
      </w:r>
    </w:p>
    <w:p w:rsidR="0046066C" w:rsidRDefault="0046066C" w:rsidP="00226D56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1" o:spid="_x0000_s1042" type="#_x0000_t61" style="position:absolute;left:0;text-align:left;margin-left:103.9pt;margin-top:9.15pt;width:103.5pt;height:33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" adj="-1056,26700" strokeweight="1pt">
            <v:textbox>
              <w:txbxContent>
                <w:p w:rsidR="0046066C" w:rsidRPr="00226D56" w:rsidRDefault="0046066C" w:rsidP="00226D56">
                  <w:pPr>
                    <w:pStyle w:val="NoSpacing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Vakit nakittir.</w:t>
                  </w:r>
                </w:p>
              </w:txbxContent>
            </v:textbox>
          </v:shape>
        </w:pict>
      </w:r>
    </w:p>
    <w:p w:rsidR="0046066C" w:rsidRDefault="0046066C" w:rsidP="00226D56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10" o:spid="_x0000_s1043" type="#_x0000_t75" style="position:absolute;left:0;text-align:left;margin-left:67.15pt;margin-top:5.1pt;width:36.75pt;height:43.5pt;z-index:251651072;visibility:visible" wrapcoords="-441 0 -441 21228 21600 21228 21600 0 -441 0">
            <v:imagedata r:id="rId15" o:title=""/>
            <w10:wrap type="through"/>
          </v:shape>
        </w:pict>
      </w:r>
    </w:p>
    <w:p w:rsidR="0046066C" w:rsidRDefault="0046066C" w:rsidP="00226D56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12" o:spid="_x0000_s1044" type="#_x0000_t75" style="position:absolute;left:0;text-align:left;margin-left:64.9pt;margin-top:13.45pt;width:41.25pt;height:44.25pt;z-index:251653120;visibility:visible" wrapcoords="-393 0 -393 21234 21600 21234 21600 0 -393 0">
            <v:imagedata r:id="rId16" o:title=""/>
            <w10:wrap type="through"/>
          </v:shape>
        </w:pict>
      </w:r>
    </w:p>
    <w:p w:rsidR="0046066C" w:rsidRDefault="0046066C" w:rsidP="00226D56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Dikdörtgen Belirtme Çizgisi 13" o:spid="_x0000_s1045" type="#_x0000_t61" style="position:absolute;left:0;text-align:left;margin-left:348.4pt;margin-top:.4pt;width:112.5pt;height:51pt;z-index:2516541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" adj="-1996,17758" fillcolor="window" strokecolor="windowText" strokeweight="1pt">
            <v:textbox>
              <w:txbxContent>
                <w:p w:rsidR="0046066C" w:rsidRPr="00226D56" w:rsidRDefault="0046066C" w:rsidP="00226D56">
                  <w:pPr>
                    <w:pStyle w:val="NoSpacing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Sütten ağzı yanan, yoğurdu üfleyerek yer.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sz w:val="24"/>
        </w:rPr>
        <w:t xml:space="preserve">   </w:t>
      </w: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Dikdörtgen Belirtme Çizgisi 20" o:spid="_x0000_s1046" type="#_x0000_t61" style="position:absolute;left:0;text-align:left;margin-left:112.9pt;margin-top:3.1pt;width:103.5pt;height:33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" adj="-2935,18540" fillcolor="window" strokecolor="windowText" strokeweight="1pt">
            <v:textbox>
              <w:txbxContent>
                <w:p w:rsidR="0046066C" w:rsidRPr="00226D56" w:rsidRDefault="0046066C" w:rsidP="00226D56">
                  <w:pPr>
                    <w:pStyle w:val="NoSpacing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Kör ile yatan şaşı kalkar.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5" o:spid="_x0000_s1047" type="#_x0000_t75" style="position:absolute;left:0;text-align:left;margin-left:62.65pt;margin-top:.85pt;width:44.25pt;height:43.5pt;z-index:251655168;visibility:visible" wrapcoords="-366 0 -366 21228 21600 21228 21600 0 -366 0">
            <v:imagedata r:id="rId17" o:title=""/>
            <w10:wrap type="through"/>
          </v:shape>
        </w:pict>
      </w: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Pr="00226D56" w:rsidRDefault="0046066C" w:rsidP="00226D56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Pr="00D0060C" w:rsidRDefault="0046066C" w:rsidP="0050429D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“Eli açık” </w:t>
      </w:r>
      <w:r>
        <w:rPr>
          <w:rFonts w:ascii="Times New Roman" w:hAnsi="Times New Roman"/>
          <w:sz w:val="24"/>
        </w:rPr>
        <w:t>deyiminin zıttı aşağıdakilerden hangisidir?</w:t>
      </w:r>
    </w:p>
    <w:p w:rsidR="0046066C" w:rsidRDefault="0046066C" w:rsidP="00D0060C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Pr="00D0060C" w:rsidRDefault="0046066C" w:rsidP="00D0060C">
      <w:pPr>
        <w:pStyle w:val="NoSpacing"/>
        <w:numPr>
          <w:ilvl w:val="0"/>
          <w:numId w:val="1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El vermek</w:t>
      </w:r>
    </w:p>
    <w:p w:rsidR="0046066C" w:rsidRPr="00D0060C" w:rsidRDefault="0046066C" w:rsidP="00D0060C">
      <w:pPr>
        <w:pStyle w:val="NoSpacing"/>
        <w:numPr>
          <w:ilvl w:val="0"/>
          <w:numId w:val="1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El atmak</w:t>
      </w:r>
    </w:p>
    <w:p w:rsidR="0046066C" w:rsidRPr="00D0060C" w:rsidRDefault="0046066C" w:rsidP="00D0060C">
      <w:pPr>
        <w:pStyle w:val="NoSpacing"/>
        <w:numPr>
          <w:ilvl w:val="0"/>
          <w:numId w:val="11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Eli sıkı</w:t>
      </w:r>
    </w:p>
    <w:p w:rsidR="0046066C" w:rsidRDefault="0046066C" w:rsidP="00D0060C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ind w:left="1080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  <w:sectPr w:rsidR="0046066C" w:rsidSect="002D5A08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46066C" w:rsidRPr="00C005ED" w:rsidRDefault="0046066C" w:rsidP="00C005ED">
      <w:pPr>
        <w:pStyle w:val="NoSpacing"/>
        <w:shd w:val="clear" w:color="auto" w:fill="BF8F00"/>
        <w:jc w:val="center"/>
        <w:rPr>
          <w:rFonts w:ascii="Times New Roman" w:hAnsi="Times New Roman"/>
          <w:b/>
          <w:sz w:val="24"/>
        </w:rPr>
      </w:pPr>
      <w:r w:rsidRPr="00C005ED">
        <w:rPr>
          <w:rFonts w:ascii="Times New Roman" w:hAnsi="Times New Roman"/>
          <w:b/>
          <w:sz w:val="24"/>
        </w:rPr>
        <w:t>ATASÖZÜ VE DEYİMLER ETKİNLİĞİ</w:t>
      </w: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891B20">
      <w:pPr>
        <w:pStyle w:val="NoSpacing"/>
        <w:numPr>
          <w:ilvl w:val="0"/>
          <w:numId w:val="1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Aşağıda verilen resimlerle atasözlerini eşleştirin.</w:t>
      </w: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1"/>
        <w:gridCol w:w="4531"/>
      </w:tblGrid>
      <w:tr w:rsidR="0046066C" w:rsidRPr="00CE0541" w:rsidTr="00CE0541">
        <w:tc>
          <w:tcPr>
            <w:tcW w:w="4531" w:type="dxa"/>
          </w:tcPr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  <w:r w:rsidRPr="00AF0F2A">
              <w:rPr>
                <w:rFonts w:ascii="Times New Roman" w:hAnsi="Times New Roman"/>
                <w:noProof/>
                <w:sz w:val="24"/>
                <w:lang w:eastAsia="tr-TR"/>
              </w:rPr>
              <w:pict>
                <v:shape id="Resim 25" o:spid="_x0000_i1025" type="#_x0000_t75" style="width:207.75pt;height:93pt;visibility:visible">
                  <v:imagedata r:id="rId18" o:title=""/>
                </v:shape>
              </w:pict>
            </w:r>
          </w:p>
        </w:tc>
        <w:tc>
          <w:tcPr>
            <w:tcW w:w="4531" w:type="dxa"/>
            <w:vMerge w:val="restart"/>
          </w:tcPr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  <w:r w:rsidRPr="00CE0541">
              <w:rPr>
                <w:rFonts w:ascii="Times New Roman" w:hAnsi="Times New Roman"/>
                <w:sz w:val="24"/>
              </w:rPr>
              <w:t xml:space="preserve">         </w:t>
            </w:r>
            <w:r w:rsidRPr="00CE0541">
              <w:rPr>
                <w:rFonts w:ascii="Times New Roman" w:hAnsi="Times New Roman"/>
                <w:sz w:val="28"/>
              </w:rPr>
              <w:t>İyi insan lafının üstüne gelir.</w:t>
            </w: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  <w:r w:rsidRPr="00CE0541">
              <w:rPr>
                <w:rFonts w:ascii="Times New Roman" w:hAnsi="Times New Roman"/>
                <w:sz w:val="24"/>
              </w:rPr>
              <w:t xml:space="preserve">        </w:t>
            </w:r>
            <w:r w:rsidRPr="00CE0541">
              <w:rPr>
                <w:rFonts w:ascii="Times New Roman" w:hAnsi="Times New Roman"/>
                <w:sz w:val="28"/>
              </w:rPr>
              <w:t>Su içene yılan bile dokunmaz.</w:t>
            </w: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  <w:r w:rsidRPr="00CE0541">
              <w:rPr>
                <w:rFonts w:ascii="Times New Roman" w:hAnsi="Times New Roman"/>
                <w:sz w:val="28"/>
              </w:rPr>
              <w:t xml:space="preserve">       Doğru söyleyeni dokuz köyden kovarlar.</w:t>
            </w: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  <w:r w:rsidRPr="00CE0541">
              <w:rPr>
                <w:rFonts w:ascii="Times New Roman" w:hAnsi="Times New Roman"/>
                <w:sz w:val="28"/>
              </w:rPr>
              <w:t xml:space="preserve">        Bakarsan bağ, bakmazsan dağ olur.</w:t>
            </w: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  <w:r w:rsidRPr="00CE0541">
              <w:rPr>
                <w:rFonts w:ascii="Times New Roman" w:hAnsi="Times New Roman"/>
                <w:sz w:val="28"/>
              </w:rPr>
              <w:t xml:space="preserve">       Kelin ilacı olsa kendi başına sürermiş.</w:t>
            </w: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  <w:r w:rsidRPr="00CE0541">
              <w:rPr>
                <w:rFonts w:ascii="Times New Roman" w:hAnsi="Times New Roman"/>
                <w:sz w:val="28"/>
              </w:rPr>
              <w:t xml:space="preserve">      Bir koltuğa iki karpuz sığmaz.</w:t>
            </w: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8"/>
              </w:rPr>
            </w:pPr>
          </w:p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  <w:r w:rsidRPr="00CE0541">
              <w:rPr>
                <w:rFonts w:ascii="Times New Roman" w:hAnsi="Times New Roman"/>
                <w:sz w:val="24"/>
              </w:rPr>
              <w:t xml:space="preserve">          </w:t>
            </w:r>
          </w:p>
        </w:tc>
      </w:tr>
      <w:tr w:rsidR="0046066C" w:rsidRPr="00CE0541" w:rsidTr="00CE0541">
        <w:tc>
          <w:tcPr>
            <w:tcW w:w="4531" w:type="dxa"/>
          </w:tcPr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  <w:r w:rsidRPr="00AF0F2A">
              <w:rPr>
                <w:rFonts w:ascii="Times New Roman" w:hAnsi="Times New Roman"/>
                <w:noProof/>
                <w:sz w:val="24"/>
                <w:lang w:eastAsia="tr-TR"/>
              </w:rPr>
              <w:pict>
                <v:shape id="Resim 26" o:spid="_x0000_i1026" type="#_x0000_t75" style="width:207.75pt;height:102.75pt;visibility:visible">
                  <v:imagedata r:id="rId19" o:title=""/>
                </v:shape>
              </w:pict>
            </w:r>
          </w:p>
        </w:tc>
        <w:tc>
          <w:tcPr>
            <w:tcW w:w="4531" w:type="dxa"/>
            <w:vMerge/>
          </w:tcPr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  <w:tr w:rsidR="0046066C" w:rsidRPr="00CE0541" w:rsidTr="00CE0541">
        <w:tc>
          <w:tcPr>
            <w:tcW w:w="4531" w:type="dxa"/>
          </w:tcPr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  <w:r w:rsidRPr="00AF0F2A">
              <w:rPr>
                <w:rFonts w:ascii="Times New Roman" w:hAnsi="Times New Roman"/>
                <w:noProof/>
                <w:sz w:val="24"/>
                <w:lang w:eastAsia="tr-TR"/>
              </w:rPr>
              <w:pict>
                <v:shape id="Resim 27" o:spid="_x0000_i1027" type="#_x0000_t75" style="width:210.75pt;height:105pt;visibility:visible">
                  <v:imagedata r:id="rId20" o:title=""/>
                </v:shape>
              </w:pict>
            </w:r>
          </w:p>
        </w:tc>
        <w:tc>
          <w:tcPr>
            <w:tcW w:w="4531" w:type="dxa"/>
            <w:vMerge/>
          </w:tcPr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  <w:tr w:rsidR="0046066C" w:rsidRPr="00CE0541" w:rsidTr="00CE0541">
        <w:tc>
          <w:tcPr>
            <w:tcW w:w="4531" w:type="dxa"/>
          </w:tcPr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  <w:r w:rsidRPr="00AF0F2A">
              <w:rPr>
                <w:rFonts w:ascii="Times New Roman" w:hAnsi="Times New Roman"/>
                <w:noProof/>
                <w:sz w:val="24"/>
                <w:lang w:eastAsia="tr-TR"/>
              </w:rPr>
              <w:pict>
                <v:shape id="Resim 28" o:spid="_x0000_i1028" type="#_x0000_t75" style="width:205.5pt;height:101.25pt;visibility:visible">
                  <v:imagedata r:id="rId21" o:title=""/>
                </v:shape>
              </w:pict>
            </w:r>
          </w:p>
        </w:tc>
        <w:tc>
          <w:tcPr>
            <w:tcW w:w="4531" w:type="dxa"/>
            <w:vMerge/>
          </w:tcPr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  <w:tr w:rsidR="0046066C" w:rsidRPr="00CE0541" w:rsidTr="00CE0541">
        <w:tc>
          <w:tcPr>
            <w:tcW w:w="4531" w:type="dxa"/>
          </w:tcPr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  <w:r w:rsidRPr="00AF0F2A">
              <w:rPr>
                <w:rFonts w:ascii="Times New Roman" w:hAnsi="Times New Roman"/>
                <w:noProof/>
                <w:sz w:val="24"/>
                <w:lang w:eastAsia="tr-TR"/>
              </w:rPr>
              <w:pict>
                <v:shape id="Resim 29" o:spid="_x0000_i1029" type="#_x0000_t75" style="width:210.75pt;height:105.75pt;visibility:visible">
                  <v:imagedata r:id="rId22" o:title=""/>
                </v:shape>
              </w:pict>
            </w:r>
          </w:p>
        </w:tc>
        <w:tc>
          <w:tcPr>
            <w:tcW w:w="4531" w:type="dxa"/>
            <w:vMerge/>
          </w:tcPr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  <w:tr w:rsidR="0046066C" w:rsidRPr="00CE0541" w:rsidTr="00CE0541">
        <w:tc>
          <w:tcPr>
            <w:tcW w:w="4531" w:type="dxa"/>
          </w:tcPr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  <w:r w:rsidRPr="00AF0F2A">
              <w:rPr>
                <w:rFonts w:ascii="Times New Roman" w:hAnsi="Times New Roman"/>
                <w:noProof/>
                <w:sz w:val="24"/>
                <w:lang w:eastAsia="tr-TR"/>
              </w:rPr>
              <w:pict>
                <v:shape id="Resim 30" o:spid="_x0000_i1030" type="#_x0000_t75" style="width:208.5pt;height:106.5pt;visibility:visible">
                  <v:imagedata r:id="rId23" o:title=""/>
                </v:shape>
              </w:pict>
            </w:r>
          </w:p>
        </w:tc>
        <w:tc>
          <w:tcPr>
            <w:tcW w:w="4531" w:type="dxa"/>
            <w:vMerge/>
          </w:tcPr>
          <w:p w:rsidR="0046066C" w:rsidRPr="00CE0541" w:rsidRDefault="0046066C" w:rsidP="00D0060C">
            <w:pPr>
              <w:pStyle w:val="NoSpacing"/>
              <w:rPr>
                <w:rFonts w:ascii="Times New Roman" w:hAnsi="Times New Roman"/>
                <w:sz w:val="24"/>
              </w:rPr>
            </w:pPr>
          </w:p>
        </w:tc>
      </w:tr>
    </w:tbl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46066C" w:rsidRPr="00891B20" w:rsidRDefault="0046066C" w:rsidP="00891B20">
      <w:pPr>
        <w:pStyle w:val="NoSpacing"/>
        <w:numPr>
          <w:ilvl w:val="0"/>
          <w:numId w:val="1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Aşağıdaki karışık olarak verilen kelimelerden deyimler oluşturun.</w:t>
      </w:r>
    </w:p>
    <w:p w:rsidR="0046066C" w:rsidRDefault="0046066C" w:rsidP="00891B20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5" o:spid="_x0000_s1048" type="#_x0000_t176" style="position:absolute;left:0;text-align:left;margin-left:320.25pt;margin-top:12.25pt;width:65.25pt;height:2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" fillcolor="#ffe599" strokecolor="windowText" strokeweight="1pt">
            <v:textbox>
              <w:txbxContent>
                <w:p w:rsidR="0046066C" w:rsidRPr="00891B20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çenesi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31" o:spid="_x0000_s1049" type="#_x0000_t176" style="position:absolute;left:0;text-align:left;margin-left:31.15pt;margin-top:12.1pt;width:65.25pt;height:29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" fillcolor="#ffe599" strokeweight="1pt">
            <v:textbox>
              <w:txbxContent>
                <w:p w:rsidR="0046066C" w:rsidRPr="00891B20" w:rsidRDefault="0046066C" w:rsidP="00891B20">
                  <w:pPr>
                    <w:pStyle w:val="NoSpacing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891B20">
                    <w:rPr>
                      <w:rFonts w:ascii="Times New Roman" w:hAnsi="Times New Roman"/>
                      <w:b/>
                      <w:sz w:val="28"/>
                    </w:rPr>
                    <w:t>gözden</w:t>
                  </w:r>
                </w:p>
              </w:txbxContent>
            </v:textbox>
          </v:shape>
        </w:pict>
      </w:r>
    </w:p>
    <w:p w:rsidR="0046066C" w:rsidRDefault="0046066C" w:rsidP="00891B20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33" o:spid="_x0000_s1050" type="#_x0000_t176" style="position:absolute;left:0;text-align:left;margin-left:171.75pt;margin-top:.7pt;width:65.25pt;height:2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" fillcolor="#ffe599" strokecolor="windowText" strokeweight="1pt">
            <v:textbox>
              <w:txbxContent>
                <w:p w:rsidR="0046066C" w:rsidRPr="00891B20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lafı</w:t>
                  </w:r>
                </w:p>
              </w:txbxContent>
            </v:textbox>
          </v:shape>
        </w:pict>
      </w:r>
    </w:p>
    <w:p w:rsidR="0046066C" w:rsidRDefault="0046066C" w:rsidP="00891B20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36" o:spid="_x0000_s1051" type="#_x0000_t176" style="position:absolute;left:0;text-align:left;margin-left:394.5pt;margin-top:13.3pt;width:65.25pt;height:29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" fillcolor="#ffe599" strokecolor="windowText" strokeweight="1pt">
            <v:textbox>
              <w:txbxContent>
                <w:p w:rsidR="0046066C" w:rsidRPr="00891B20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zamana</w:t>
                  </w:r>
                </w:p>
              </w:txbxContent>
            </v:textbox>
          </v:shape>
        </w:pict>
      </w:r>
    </w:p>
    <w:p w:rsidR="0046066C" w:rsidRDefault="0046066C" w:rsidP="00891B20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34" o:spid="_x0000_s1052" type="#_x0000_t176" style="position:absolute;left:0;text-align:left;margin-left:248.25pt;margin-top:.7pt;width:65.25pt;height:29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" fillcolor="#ffe599" strokecolor="windowText" strokeweight="1pt">
            <v:textbox>
              <w:txbxContent>
                <w:p w:rsidR="0046066C" w:rsidRPr="00891B20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ölmek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32" o:spid="_x0000_s1053" type="#_x0000_t176" style="position:absolute;left:0;text-align:left;margin-left:102pt;margin-top:1.75pt;width:65.25pt;height:2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" fillcolor="#ffe599" strokecolor="windowText" strokeweight="1pt">
            <v:textbox>
              <w:txbxContent>
                <w:p w:rsidR="0046066C" w:rsidRPr="0057479F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 w:rsidRPr="0057479F">
                    <w:rPr>
                      <w:rFonts w:ascii="Times New Roman" w:hAnsi="Times New Roman"/>
                      <w:b/>
                    </w:rPr>
                    <w:t>asmamak</w:t>
                  </w:r>
                </w:p>
              </w:txbxContent>
            </v:textbox>
          </v:shape>
        </w:pict>
      </w:r>
    </w:p>
    <w:p w:rsidR="0046066C" w:rsidRDefault="0046066C" w:rsidP="00891B20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891B20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44" o:spid="_x0000_s1054" type="#_x0000_t176" style="position:absolute;left:0;text-align:left;margin-left:171.4pt;margin-top:.85pt;width:69.75pt;height:29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" fillcolor="#ffe599" strokecolor="windowText" strokeweight="1pt">
            <v:textbox>
              <w:txbxContent>
                <w:p w:rsidR="0046066C" w:rsidRPr="0057479F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 w:rsidRPr="0057479F">
                    <w:rPr>
                      <w:rFonts w:ascii="Times New Roman" w:hAnsi="Times New Roman"/>
                      <w:b/>
                    </w:rPr>
                    <w:t>gevelemek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45" o:spid="_x0000_s1055" type="#_x0000_t176" style="position:absolute;left:0;text-align:left;margin-left:325.5pt;margin-top:.7pt;width:65.25pt;height:29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" fillcolor="#ffe599" strokecolor="windowText" strokeweight="1pt">
            <v:textbox>
              <w:txbxContent>
                <w:p w:rsidR="0046066C" w:rsidRPr="0057479F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57479F">
                    <w:rPr>
                      <w:rFonts w:ascii="Times New Roman" w:hAnsi="Times New Roman"/>
                      <w:b/>
                      <w:sz w:val="24"/>
                    </w:rPr>
                    <w:t>bakmak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43" o:spid="_x0000_s1056" type="#_x0000_t176" style="position:absolute;left:0;text-align:left;margin-left:27pt;margin-top:.7pt;width:65.25pt;height:29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" fillcolor="#ffe599" strokecolor="windowText" strokeweight="1pt">
            <v:textbox>
              <w:txbxContent>
                <w:p w:rsidR="0046066C" w:rsidRPr="00891B20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uymak</w:t>
                  </w:r>
                </w:p>
              </w:txbxContent>
            </v:textbox>
          </v:shape>
        </w:pict>
      </w:r>
    </w:p>
    <w:p w:rsidR="0046066C" w:rsidRDefault="0046066C" w:rsidP="00891B20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42" o:spid="_x0000_s1057" type="#_x0000_t176" style="position:absolute;left:0;text-align:left;margin-left:394.5pt;margin-top:10.6pt;width:65.25pt;height:29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" fillcolor="#ffe599" strokecolor="windowText" strokeweight="1pt">
            <v:textbox>
              <w:txbxContent>
                <w:p w:rsidR="0046066C" w:rsidRPr="00891B20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kulak</w:t>
                  </w:r>
                </w:p>
              </w:txbxContent>
            </v:textbox>
          </v:shape>
        </w:pict>
      </w:r>
    </w:p>
    <w:p w:rsidR="0046066C" w:rsidRDefault="0046066C" w:rsidP="00891B20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40" o:spid="_x0000_s1058" type="#_x0000_t176" style="position:absolute;left:0;text-align:left;margin-left:251.25pt;margin-top:1pt;width:65.25pt;height:29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" fillcolor="#ffe599" strokecolor="windowText" strokeweight="1pt">
            <v:textbox>
              <w:txbxContent>
                <w:p w:rsidR="0046066C" w:rsidRPr="00735439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735439">
                    <w:rPr>
                      <w:rFonts w:ascii="Times New Roman" w:hAnsi="Times New Roman"/>
                      <w:b/>
                      <w:sz w:val="24"/>
                    </w:rPr>
                    <w:t>açılmak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38" o:spid="_x0000_s1059" type="#_x0000_t176" style="position:absolute;left:0;text-align:left;margin-left:102.75pt;margin-top:.7pt;width:65.25pt;height:29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" fillcolor="#ffe599" strokecolor="windowText" strokeweight="1pt">
            <v:textbox>
              <w:txbxContent>
                <w:p w:rsidR="0046066C" w:rsidRPr="00891B20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tepeden</w:t>
                  </w:r>
                </w:p>
              </w:txbxContent>
            </v:textbox>
          </v:shape>
        </w:pict>
      </w:r>
    </w:p>
    <w:p w:rsidR="0046066C" w:rsidRDefault="0046066C" w:rsidP="00891B20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891B20">
      <w:pPr>
        <w:pStyle w:val="NoSpacing"/>
        <w:ind w:left="72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kış Çizelgesi: Öteki İşlem 41" o:spid="_x0000_s1060" type="#_x0000_t176" style="position:absolute;left:0;text-align:left;margin-left:325.5pt;margin-top:.7pt;width:65.25pt;height:29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" fillcolor="#ffe599" strokecolor="windowText" strokeweight="1pt">
            <v:textbox>
              <w:txbxContent>
                <w:p w:rsidR="0046066C" w:rsidRPr="00891B20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ağzında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39" o:spid="_x0000_s1061" type="#_x0000_t176" style="position:absolute;left:0;text-align:left;margin-left:174.75pt;margin-top:1.9pt;width:65.25pt;height:29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" fillcolor="#ffe599" strokecolor="windowText" strokeweight="1pt">
            <v:textbox>
              <w:txbxContent>
                <w:p w:rsidR="0046066C" w:rsidRPr="00891B20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düşmek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37" o:spid="_x0000_s1062" type="#_x0000_t176" style="position:absolute;left:0;text-align:left;margin-left:30pt;margin-top:.7pt;width:65.25pt;height:2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" fillcolor="#ffe599" strokecolor="windowText" strokeweight="1pt">
            <v:textbox>
              <w:txbxContent>
                <w:p w:rsidR="0046066C" w:rsidRPr="0057479F" w:rsidRDefault="0046066C" w:rsidP="0057479F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57479F">
                    <w:rPr>
                      <w:rFonts w:ascii="Times New Roman" w:hAnsi="Times New Roman"/>
                      <w:b/>
                      <w:sz w:val="24"/>
                    </w:rPr>
                    <w:t>açlıktan</w:t>
                  </w:r>
                </w:p>
              </w:txbxContent>
            </v:textbox>
          </v:shape>
        </w:pict>
      </w:r>
    </w:p>
    <w:p w:rsidR="0046066C" w:rsidRDefault="0046066C" w:rsidP="00891B20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891B20">
      <w:pPr>
        <w:pStyle w:val="NoSpacing"/>
        <w:ind w:left="720"/>
        <w:rPr>
          <w:rFonts w:ascii="Times New Roman" w:hAnsi="Times New Roman"/>
          <w:sz w:val="24"/>
        </w:rPr>
      </w:pPr>
    </w:p>
    <w:p w:rsidR="0046066C" w:rsidRDefault="0046066C" w:rsidP="00891B20">
      <w:pPr>
        <w:pStyle w:val="NoSpacing"/>
        <w:ind w:left="720"/>
        <w:rPr>
          <w:rFonts w:ascii="Times New Roman" w:hAnsi="Times New Roman"/>
          <w:b/>
          <w:sz w:val="24"/>
        </w:rPr>
      </w:pPr>
      <w:bookmarkStart w:id="0" w:name="_GoBack"/>
      <w:bookmarkEnd w:id="0"/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02"/>
        <w:gridCol w:w="6940"/>
      </w:tblGrid>
      <w:tr w:rsidR="0046066C" w:rsidRPr="00CE0541" w:rsidTr="00CE0541">
        <w:tc>
          <w:tcPr>
            <w:tcW w:w="1402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6940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46066C" w:rsidRPr="00CE0541" w:rsidTr="00CE0541">
        <w:tc>
          <w:tcPr>
            <w:tcW w:w="1402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6940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46066C" w:rsidRPr="00CE0541" w:rsidTr="00CE0541">
        <w:tc>
          <w:tcPr>
            <w:tcW w:w="1402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6940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46066C" w:rsidRPr="00CE0541" w:rsidTr="00CE0541">
        <w:tc>
          <w:tcPr>
            <w:tcW w:w="1402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6940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46066C" w:rsidRPr="00CE0541" w:rsidTr="00CE0541">
        <w:tc>
          <w:tcPr>
            <w:tcW w:w="1402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6940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46066C" w:rsidRPr="00CE0541" w:rsidTr="00CE0541">
        <w:tc>
          <w:tcPr>
            <w:tcW w:w="1402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6940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46066C" w:rsidRPr="00CE0541" w:rsidTr="00CE0541">
        <w:tc>
          <w:tcPr>
            <w:tcW w:w="1402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CE0541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6940" w:type="dxa"/>
          </w:tcPr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  <w:p w:rsidR="0046066C" w:rsidRPr="00CE0541" w:rsidRDefault="0046066C" w:rsidP="00891B20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46066C" w:rsidRDefault="0046066C" w:rsidP="00891B20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Pr="00891B20" w:rsidRDefault="0046066C" w:rsidP="00891B20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891B20">
      <w:pPr>
        <w:pStyle w:val="NoSpacing"/>
        <w:numPr>
          <w:ilvl w:val="0"/>
          <w:numId w:val="12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Aşağıdaki resimlerle anlatılmak istenen atasözlerini yazın.</w:t>
      </w:r>
    </w:p>
    <w:p w:rsidR="0046066C" w:rsidRDefault="0046066C" w:rsidP="0076474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Default="0046066C" w:rsidP="00764741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46066C" w:rsidRPr="00891B20" w:rsidRDefault="0046066C" w:rsidP="00764741">
      <w:pPr>
        <w:pStyle w:val="NoSpacing"/>
        <w:ind w:left="720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Resim 47" o:spid="_x0000_s1063" type="#_x0000_t75" style="position:absolute;left:0;text-align:left;margin-left:256.9pt;margin-top:2.45pt;width:195.75pt;height:95.25pt;z-index:251672576;visibility:visible;mso-position-horizontal-relative:margin" wrapcoords="-83 0 -83 21430 21600 21430 21600 0 -83 0">
            <v:imagedata r:id="rId24" o:title=""/>
            <w10:wrap type="through" anchorx="margin"/>
          </v:shape>
        </w:pict>
      </w:r>
      <w:r w:rsidRPr="00AF0F2A">
        <w:rPr>
          <w:rFonts w:ascii="Times New Roman" w:hAnsi="Times New Roman"/>
          <w:b/>
          <w:noProof/>
          <w:sz w:val="24"/>
          <w:lang w:eastAsia="tr-TR"/>
        </w:rPr>
        <w:pict>
          <v:shape id="Resim 46" o:spid="_x0000_i1031" type="#_x0000_t75" style="width:184.5pt;height:99pt;visibility:visible">
            <v:imagedata r:id="rId25" o:title=""/>
          </v:shape>
        </w:pict>
      </w: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Pr="00EB72CD" w:rsidRDefault="0046066C" w:rsidP="00D0060C">
      <w:pPr>
        <w:pStyle w:val="NoSpacing"/>
        <w:rPr>
          <w:rFonts w:ascii="Times New Roman" w:hAnsi="Times New Roman"/>
          <w:sz w:val="24"/>
        </w:rPr>
      </w:pPr>
      <w:r w:rsidRPr="00EB72CD">
        <w:rPr>
          <w:rFonts w:ascii="Comic Sans MS" w:hAnsi="Comic Sans MS"/>
          <w:sz w:val="24"/>
        </w:rPr>
        <w:t xml:space="preserve">sorubak.com </w:t>
      </w: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48" o:spid="_x0000_s1064" type="#_x0000_t75" style="position:absolute;margin-left:33.4pt;margin-top:8.15pt;width:189pt;height:89.25pt;z-index:251673600;visibility:visible;mso-position-horizontal-relative:margin" wrapcoords="-86 0 -86 21418 21600 21418 21600 0 -86 0">
            <v:imagedata r:id="rId26" o:title=""/>
            <w10:wrap type="through" anchorx="margin"/>
          </v:shape>
        </w:pict>
      </w: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</w:t>
      </w:r>
    </w:p>
    <w:p w:rsidR="0046066C" w:rsidRDefault="0046066C" w:rsidP="00D0060C"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</w:t>
      </w:r>
    </w:p>
    <w:sectPr w:rsidR="0046066C" w:rsidSect="00C005ED">
      <w:type w:val="continuous"/>
      <w:pgSz w:w="11906" w:h="16838"/>
      <w:pgMar w:top="1417" w:right="1417" w:bottom="1417" w:left="1417" w:header="708" w:footer="708" w:gutter="0"/>
      <w:cols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6500"/>
    <w:multiLevelType w:val="hybridMultilevel"/>
    <w:tmpl w:val="947035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6357E7"/>
    <w:multiLevelType w:val="hybridMultilevel"/>
    <w:tmpl w:val="B1048354"/>
    <w:lvl w:ilvl="0" w:tplc="7FDC8A0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4933CF"/>
    <w:multiLevelType w:val="hybridMultilevel"/>
    <w:tmpl w:val="DECCE074"/>
    <w:lvl w:ilvl="0" w:tplc="11BCC28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D7A036E"/>
    <w:multiLevelType w:val="hybridMultilevel"/>
    <w:tmpl w:val="5B4CD520"/>
    <w:lvl w:ilvl="0" w:tplc="E99A429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FA77C2E"/>
    <w:multiLevelType w:val="hybridMultilevel"/>
    <w:tmpl w:val="F120ECE0"/>
    <w:lvl w:ilvl="0" w:tplc="CC3A506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9762A9"/>
    <w:multiLevelType w:val="hybridMultilevel"/>
    <w:tmpl w:val="9FBC97FA"/>
    <w:lvl w:ilvl="0" w:tplc="D39A4BE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AA30AB8"/>
    <w:multiLevelType w:val="hybridMultilevel"/>
    <w:tmpl w:val="8F88DEF8"/>
    <w:lvl w:ilvl="0" w:tplc="EE722D0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41B4A7E"/>
    <w:multiLevelType w:val="hybridMultilevel"/>
    <w:tmpl w:val="3A985DE8"/>
    <w:lvl w:ilvl="0" w:tplc="1B0A98E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C212835"/>
    <w:multiLevelType w:val="hybridMultilevel"/>
    <w:tmpl w:val="36B4EB92"/>
    <w:lvl w:ilvl="0" w:tplc="8814D5F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64F0116D"/>
    <w:multiLevelType w:val="hybridMultilevel"/>
    <w:tmpl w:val="12BAD516"/>
    <w:lvl w:ilvl="0" w:tplc="0040178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B626453"/>
    <w:multiLevelType w:val="hybridMultilevel"/>
    <w:tmpl w:val="C372A056"/>
    <w:lvl w:ilvl="0" w:tplc="6D54988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D5B081E"/>
    <w:multiLevelType w:val="hybridMultilevel"/>
    <w:tmpl w:val="61E05BE8"/>
    <w:lvl w:ilvl="0" w:tplc="8FA2A97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7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B22"/>
    <w:rsid w:val="000B08B5"/>
    <w:rsid w:val="000C20C7"/>
    <w:rsid w:val="001A3C08"/>
    <w:rsid w:val="001D680D"/>
    <w:rsid w:val="002019C5"/>
    <w:rsid w:val="00226D56"/>
    <w:rsid w:val="002D4406"/>
    <w:rsid w:val="002D5A08"/>
    <w:rsid w:val="002E0506"/>
    <w:rsid w:val="00387B39"/>
    <w:rsid w:val="0045605A"/>
    <w:rsid w:val="0046066C"/>
    <w:rsid w:val="00471B22"/>
    <w:rsid w:val="0050429D"/>
    <w:rsid w:val="0057479F"/>
    <w:rsid w:val="00605A2E"/>
    <w:rsid w:val="006351E0"/>
    <w:rsid w:val="006B75D2"/>
    <w:rsid w:val="00735439"/>
    <w:rsid w:val="00764741"/>
    <w:rsid w:val="00874EDB"/>
    <w:rsid w:val="00891B20"/>
    <w:rsid w:val="00A73E2F"/>
    <w:rsid w:val="00AF0F2A"/>
    <w:rsid w:val="00B86C45"/>
    <w:rsid w:val="00BF3607"/>
    <w:rsid w:val="00C005ED"/>
    <w:rsid w:val="00CA2428"/>
    <w:rsid w:val="00CD7F51"/>
    <w:rsid w:val="00CE0541"/>
    <w:rsid w:val="00D0060C"/>
    <w:rsid w:val="00E21972"/>
    <w:rsid w:val="00E74B8A"/>
    <w:rsid w:val="00EB72CD"/>
    <w:rsid w:val="00F3229C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E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A3C08"/>
    <w:rPr>
      <w:lang w:eastAsia="en-US"/>
    </w:rPr>
  </w:style>
  <w:style w:type="table" w:styleId="TableGrid">
    <w:name w:val="Table Grid"/>
    <w:basedOn w:val="TableNormal"/>
    <w:uiPriority w:val="99"/>
    <w:rsid w:val="00D006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328</Words>
  <Characters>1875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ilkergedik@mynet.com</dc:creator>
  <cp:keywords/>
  <dc:description/>
  <cp:lastModifiedBy>BİRSEN</cp:lastModifiedBy>
  <cp:revision>5</cp:revision>
  <dcterms:created xsi:type="dcterms:W3CDTF">2015-07-14T15:39:00Z</dcterms:created>
  <dcterms:modified xsi:type="dcterms:W3CDTF">2015-07-14T20:22:00Z</dcterms:modified>
</cp:coreProperties>
</file>